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CB14B" w14:textId="77777777" w:rsidR="001B5BB3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  <w:b/>
          <w:bCs/>
        </w:rPr>
      </w:pPr>
      <w:r w:rsidRPr="0098267D">
        <w:rPr>
          <w:rFonts w:ascii="Arial" w:hAnsi="Arial" w:cs="Arial"/>
          <w:b/>
          <w:bCs/>
        </w:rPr>
        <w:t>ADMIN NOTES</w:t>
      </w:r>
    </w:p>
    <w:p w14:paraId="0B1A6C41" w14:textId="77777777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  <w:r w:rsidRPr="0098267D">
        <w:rPr>
          <w:rFonts w:ascii="Arial" w:hAnsi="Arial" w:cs="Arial"/>
        </w:rPr>
        <w:t>For Awarding Organisation Use Only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932961" w:rsidRPr="0098267D" w14:paraId="19828622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0FB7C392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Log Number</w:t>
            </w:r>
          </w:p>
        </w:tc>
        <w:tc>
          <w:tcPr>
            <w:tcW w:w="5477" w:type="dxa"/>
            <w:vAlign w:val="center"/>
          </w:tcPr>
          <w:p w14:paraId="17D6763B" w14:textId="3EAB55CA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Y72891A</w:t>
            </w:r>
          </w:p>
        </w:tc>
      </w:tr>
      <w:tr w:rsidR="00932961" w:rsidRPr="0098267D" w14:paraId="21FC7F3B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3F6091E1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Qualification</w:t>
            </w:r>
          </w:p>
        </w:tc>
        <w:tc>
          <w:tcPr>
            <w:tcW w:w="5477" w:type="dxa"/>
            <w:vAlign w:val="center"/>
          </w:tcPr>
          <w:p w14:paraId="76C9422C" w14:textId="6D0DE55D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A3797">
              <w:rPr>
                <w:rFonts w:ascii="Arial" w:hAnsi="Arial" w:cs="Arial"/>
              </w:rPr>
              <w:t>Edexcel Level 1/Level 2 GCSE (9–1)</w:t>
            </w:r>
          </w:p>
        </w:tc>
      </w:tr>
      <w:tr w:rsidR="00932961" w:rsidRPr="0098267D" w14:paraId="2A03272C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6EA9CDFA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Subject</w:t>
            </w:r>
          </w:p>
        </w:tc>
        <w:tc>
          <w:tcPr>
            <w:tcW w:w="5477" w:type="dxa"/>
            <w:vAlign w:val="center"/>
          </w:tcPr>
          <w:p w14:paraId="034FDDF8" w14:textId="38D53075" w:rsidR="00932961" w:rsidRPr="0098267D" w:rsidRDefault="009A3797" w:rsidP="009A3797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A3797">
              <w:rPr>
                <w:rFonts w:ascii="Arial" w:hAnsi="Arial" w:cs="Arial"/>
              </w:rPr>
              <w:t>English Literature</w:t>
            </w:r>
            <w:r>
              <w:rPr>
                <w:rFonts w:ascii="Arial" w:hAnsi="Arial" w:cs="Arial"/>
              </w:rPr>
              <w:br/>
            </w:r>
            <w:r w:rsidRPr="009A3797">
              <w:rPr>
                <w:rFonts w:ascii="Arial" w:hAnsi="Arial" w:cs="Arial"/>
              </w:rPr>
              <w:t>PAPER 1: Shakespeare and Post–1914 Literature</w:t>
            </w:r>
          </w:p>
        </w:tc>
      </w:tr>
      <w:tr w:rsidR="00932961" w:rsidRPr="0098267D" w14:paraId="5E8A065F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56027FAD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Paper</w:t>
            </w:r>
            <w:r w:rsidR="003F6D91" w:rsidRPr="0098267D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5477" w:type="dxa"/>
            <w:vAlign w:val="center"/>
          </w:tcPr>
          <w:p w14:paraId="38E905A3" w14:textId="517ED601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A3797">
              <w:rPr>
                <w:rFonts w:ascii="Arial" w:hAnsi="Arial" w:cs="Arial"/>
              </w:rPr>
              <w:t>1ET0 / 01</w:t>
            </w:r>
          </w:p>
        </w:tc>
      </w:tr>
      <w:tr w:rsidR="00932961" w:rsidRPr="0098267D" w14:paraId="02DAB41A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70234147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Proof (Standard Paper)</w:t>
            </w:r>
          </w:p>
        </w:tc>
        <w:tc>
          <w:tcPr>
            <w:tcW w:w="5477" w:type="dxa"/>
            <w:vAlign w:val="center"/>
          </w:tcPr>
          <w:p w14:paraId="138C27AC" w14:textId="4C8F899A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932961" w:rsidRPr="0098267D" w14:paraId="4E4C045E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B3BE8EB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Modification</w:t>
            </w:r>
          </w:p>
        </w:tc>
        <w:tc>
          <w:tcPr>
            <w:tcW w:w="5477" w:type="dxa"/>
            <w:vAlign w:val="center"/>
          </w:tcPr>
          <w:p w14:paraId="64633DF0" w14:textId="2B138384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24ptA4</w:t>
            </w:r>
          </w:p>
        </w:tc>
      </w:tr>
      <w:tr w:rsidR="00932961" w:rsidRPr="0098267D" w14:paraId="67E6D1B7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55505E5E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Typesetter Initials</w:t>
            </w:r>
          </w:p>
        </w:tc>
        <w:tc>
          <w:tcPr>
            <w:tcW w:w="5477" w:type="dxa"/>
            <w:vAlign w:val="center"/>
          </w:tcPr>
          <w:p w14:paraId="07411C49" w14:textId="00976F25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CS/PB</w:t>
            </w:r>
          </w:p>
        </w:tc>
      </w:tr>
      <w:tr w:rsidR="00932961" w:rsidRPr="0098267D" w14:paraId="5F36B83E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D085856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Version (Modified)</w:t>
            </w:r>
          </w:p>
        </w:tc>
        <w:tc>
          <w:tcPr>
            <w:tcW w:w="5477" w:type="dxa"/>
            <w:vAlign w:val="center"/>
          </w:tcPr>
          <w:p w14:paraId="6431A292" w14:textId="26A93041" w:rsidR="00932961" w:rsidRPr="0098267D" w:rsidRDefault="009A3797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</w:tr>
    </w:tbl>
    <w:p w14:paraId="5147105E" w14:textId="77777777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32961" w:rsidRPr="0098267D" w14:paraId="2EF7778E" w14:textId="77777777" w:rsidTr="008D3166">
        <w:trPr>
          <w:trHeight w:val="1417"/>
        </w:trPr>
        <w:tc>
          <w:tcPr>
            <w:tcW w:w="9242" w:type="dxa"/>
          </w:tcPr>
          <w:p w14:paraId="2E4BCAEE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 xml:space="preserve">Question </w:t>
            </w:r>
            <w:r w:rsidR="0098267D">
              <w:rPr>
                <w:rFonts w:ascii="Arial" w:hAnsi="Arial" w:cs="Arial"/>
                <w:b/>
                <w:bCs/>
              </w:rPr>
              <w:t>P</w:t>
            </w:r>
            <w:r w:rsidRPr="0098267D">
              <w:rPr>
                <w:rFonts w:ascii="Arial" w:hAnsi="Arial" w:cs="Arial"/>
                <w:b/>
                <w:bCs/>
              </w:rPr>
              <w:t>aper contains:</w:t>
            </w:r>
          </w:p>
          <w:p w14:paraId="2CB4CBB4" w14:textId="2B5B2D79" w:rsidR="008D3166" w:rsidRPr="0098267D" w:rsidRDefault="009A379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pages</w:t>
            </w:r>
          </w:p>
        </w:tc>
      </w:tr>
      <w:tr w:rsidR="00932961" w:rsidRPr="0098267D" w14:paraId="5FC2A691" w14:textId="77777777" w:rsidTr="008D3166">
        <w:trPr>
          <w:trHeight w:val="1417"/>
        </w:trPr>
        <w:tc>
          <w:tcPr>
            <w:tcW w:w="9242" w:type="dxa"/>
          </w:tcPr>
          <w:p w14:paraId="66B26125" w14:textId="5009CEB3" w:rsidR="00932961" w:rsidRPr="0098267D" w:rsidRDefault="009A379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Questions and Extracts</w:t>
            </w:r>
            <w:r w:rsidR="00932961" w:rsidRPr="0098267D">
              <w:rPr>
                <w:rFonts w:ascii="Arial" w:hAnsi="Arial" w:cs="Arial"/>
                <w:b/>
                <w:bCs/>
              </w:rPr>
              <w:t xml:space="preserve"> Booklet contains:</w:t>
            </w:r>
          </w:p>
          <w:p w14:paraId="6445AB1F" w14:textId="6CE19506" w:rsidR="008D3166" w:rsidRPr="0098267D" w:rsidRDefault="009A3797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 w:rsidRPr="009A3797">
              <w:rPr>
                <w:rFonts w:ascii="Arial" w:hAnsi="Arial" w:cs="Arial"/>
              </w:rPr>
              <w:t>58 pages</w:t>
            </w:r>
          </w:p>
        </w:tc>
      </w:tr>
      <w:tr w:rsidR="00932961" w:rsidRPr="0098267D" w14:paraId="3C9C0905" w14:textId="77777777" w:rsidTr="008D3166">
        <w:trPr>
          <w:trHeight w:val="1417"/>
        </w:trPr>
        <w:tc>
          <w:tcPr>
            <w:tcW w:w="9242" w:type="dxa"/>
          </w:tcPr>
          <w:p w14:paraId="497CEE81" w14:textId="22EB1FF5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Formulae</w:t>
            </w:r>
            <w:r w:rsidR="002A355D">
              <w:rPr>
                <w:rFonts w:ascii="Arial" w:hAnsi="Arial" w:cs="Arial"/>
                <w:b/>
                <w:bCs/>
              </w:rPr>
              <w:t xml:space="preserve"> and Statistical Tables</w:t>
            </w:r>
            <w:r w:rsidRPr="0098267D">
              <w:rPr>
                <w:rFonts w:ascii="Arial" w:hAnsi="Arial" w:cs="Arial"/>
                <w:b/>
                <w:bCs/>
              </w:rPr>
              <w:t xml:space="preserve"> Booklet contains:</w:t>
            </w:r>
          </w:p>
          <w:p w14:paraId="58D69EEE" w14:textId="062F3A76" w:rsidR="008D3166" w:rsidRPr="0098267D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  <w:tr w:rsidR="00932961" w:rsidRPr="0098267D" w14:paraId="55F46A3D" w14:textId="77777777" w:rsidTr="008D3166">
        <w:trPr>
          <w:trHeight w:val="1417"/>
        </w:trPr>
        <w:tc>
          <w:tcPr>
            <w:tcW w:w="9242" w:type="dxa"/>
          </w:tcPr>
          <w:p w14:paraId="4912E89F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Each candidate should have:</w:t>
            </w:r>
          </w:p>
          <w:p w14:paraId="7572F380" w14:textId="77777777" w:rsidR="008D3166" w:rsidRPr="0098267D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</w:tbl>
    <w:p w14:paraId="1C9C8000" w14:textId="77777777" w:rsidR="00932961" w:rsidRPr="00932961" w:rsidRDefault="00932961" w:rsidP="00910987">
      <w:pPr>
        <w:tabs>
          <w:tab w:val="left" w:pos="3780"/>
          <w:tab w:val="left" w:pos="7655"/>
        </w:tabs>
        <w:rPr>
          <w:rFonts w:ascii="Neuzeit S LT Std Book" w:hAnsi="Neuzeit S LT Std Book"/>
        </w:rPr>
      </w:pPr>
    </w:p>
    <w:sectPr w:rsidR="00932961" w:rsidRPr="00932961" w:rsidSect="008D3166">
      <w:headerReference w:type="default" r:id="rId7"/>
      <w:footerReference w:type="even" r:id="rId8"/>
      <w:footerReference w:type="default" r:id="rId9"/>
      <w:pgSz w:w="11906" w:h="16838"/>
      <w:pgMar w:top="1276" w:right="1440" w:bottom="993" w:left="1440" w:header="709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0DE0" w14:textId="77777777" w:rsidR="00887069" w:rsidRDefault="00887069" w:rsidP="00F1388D">
      <w:pPr>
        <w:spacing w:after="0" w:line="240" w:lineRule="auto"/>
      </w:pPr>
      <w:r>
        <w:separator/>
      </w:r>
    </w:p>
  </w:endnote>
  <w:endnote w:type="continuationSeparator" w:id="0">
    <w:p w14:paraId="67305973" w14:textId="77777777" w:rsidR="00887069" w:rsidRDefault="00887069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zeit S LT Std Book">
    <w:altName w:val="Calibri"/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455B" w14:textId="77777777" w:rsidR="00510B0C" w:rsidRDefault="00510B0C" w:rsidP="00510B0C">
    <w:pPr>
      <w:pStyle w:val="Footer"/>
      <w:tabs>
        <w:tab w:val="left" w:pos="751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155E" w14:textId="77777777" w:rsidR="00106DE0" w:rsidRDefault="00106DE0" w:rsidP="00013597">
    <w:pPr>
      <w:pStyle w:val="Footer"/>
      <w:tabs>
        <w:tab w:val="left" w:pos="-851"/>
        <w:tab w:val="left" w:pos="76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D57B" w14:textId="77777777" w:rsidR="00887069" w:rsidRDefault="00887069" w:rsidP="00F1388D">
      <w:pPr>
        <w:spacing w:after="0" w:line="240" w:lineRule="auto"/>
      </w:pPr>
      <w:r>
        <w:separator/>
      </w:r>
    </w:p>
  </w:footnote>
  <w:footnote w:type="continuationSeparator" w:id="0">
    <w:p w14:paraId="1E51BF75" w14:textId="77777777" w:rsidR="00887069" w:rsidRDefault="00887069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7529" w14:textId="77777777" w:rsidR="00106DE0" w:rsidRDefault="008D3166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346202A4" wp14:editId="2F0C2D30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85972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F0"/>
    <w:rsid w:val="00013597"/>
    <w:rsid w:val="00094F5D"/>
    <w:rsid w:val="00106DE0"/>
    <w:rsid w:val="001940F2"/>
    <w:rsid w:val="001B5BB3"/>
    <w:rsid w:val="00211553"/>
    <w:rsid w:val="002A355D"/>
    <w:rsid w:val="00354902"/>
    <w:rsid w:val="003F6D91"/>
    <w:rsid w:val="0041558F"/>
    <w:rsid w:val="00422557"/>
    <w:rsid w:val="00431114"/>
    <w:rsid w:val="00510B0C"/>
    <w:rsid w:val="00556562"/>
    <w:rsid w:val="005A3CF3"/>
    <w:rsid w:val="006B76CA"/>
    <w:rsid w:val="00706236"/>
    <w:rsid w:val="00837F32"/>
    <w:rsid w:val="00840DD6"/>
    <w:rsid w:val="00887069"/>
    <w:rsid w:val="00896150"/>
    <w:rsid w:val="008D3166"/>
    <w:rsid w:val="00910987"/>
    <w:rsid w:val="00932961"/>
    <w:rsid w:val="00975E5E"/>
    <w:rsid w:val="0098267D"/>
    <w:rsid w:val="0099230E"/>
    <w:rsid w:val="009A3797"/>
    <w:rsid w:val="00AD2FE7"/>
    <w:rsid w:val="00B44A77"/>
    <w:rsid w:val="00C01438"/>
    <w:rsid w:val="00D11EF0"/>
    <w:rsid w:val="00D63EB0"/>
    <w:rsid w:val="00E3522E"/>
    <w:rsid w:val="00F1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C5877"/>
  <w15:chartTrackingRefBased/>
  <w15:docId w15:val="{DAAF0D15-57D5-412F-B7D0-281A6FBE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3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93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3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JB\Modified%20Large%20Print\Admin%20Note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 Notes Template</Template>
  <TotalTime>63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Brummitt</dc:creator>
  <cp:keywords/>
  <cp:lastModifiedBy>Patrick Brummitt</cp:lastModifiedBy>
  <cp:revision>2</cp:revision>
  <cp:lastPrinted>2016-08-18T08:12:00Z</cp:lastPrinted>
  <dcterms:created xsi:type="dcterms:W3CDTF">2023-04-13T08:41:00Z</dcterms:created>
  <dcterms:modified xsi:type="dcterms:W3CDTF">2023-04-13T08:41:00Z</dcterms:modified>
</cp:coreProperties>
</file>